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854D8" w14:textId="77777777" w:rsidR="005820B1" w:rsidRDefault="005820B1" w:rsidP="005820B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PALMER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708BC05A" w14:textId="77777777" w:rsidR="005820B1" w:rsidRDefault="005820B1" w:rsidP="005820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Vintry</w:t>
      </w:r>
      <w:proofErr w:type="spellEnd"/>
      <w:r>
        <w:rPr>
          <w:rFonts w:cs="Times New Roman"/>
          <w:szCs w:val="24"/>
        </w:rPr>
        <w:t xml:space="preserve"> Ward, London.</w:t>
      </w:r>
    </w:p>
    <w:p w14:paraId="3C5F2D63" w14:textId="77777777" w:rsidR="005820B1" w:rsidRDefault="005820B1" w:rsidP="005820B1">
      <w:pPr>
        <w:pStyle w:val="NoSpacing"/>
        <w:rPr>
          <w:rFonts w:cs="Times New Roman"/>
          <w:szCs w:val="24"/>
        </w:rPr>
      </w:pPr>
    </w:p>
    <w:p w14:paraId="2A5D1000" w14:textId="77777777" w:rsidR="005820B1" w:rsidRDefault="005820B1" w:rsidP="005820B1">
      <w:pPr>
        <w:pStyle w:val="NoSpacing"/>
        <w:rPr>
          <w:rFonts w:cs="Times New Roman"/>
          <w:szCs w:val="24"/>
        </w:rPr>
      </w:pPr>
    </w:p>
    <w:p w14:paraId="4F3B8C18" w14:textId="77777777" w:rsidR="005820B1" w:rsidRDefault="005820B1" w:rsidP="005820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3A7A421F" w14:textId="77777777" w:rsidR="005820B1" w:rsidRDefault="005820B1" w:rsidP="005820B1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F476B16" w14:textId="77777777" w:rsidR="005820B1" w:rsidRDefault="005820B1" w:rsidP="005820B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</w:t>
      </w:r>
      <w:proofErr w:type="gramStart"/>
      <w:r>
        <w:rPr>
          <w:rFonts w:eastAsia="Times New Roman" w:cs="Times New Roman"/>
          <w:szCs w:val="24"/>
        </w:rPr>
        <w:t>the  University</w:t>
      </w:r>
      <w:proofErr w:type="gramEnd"/>
      <w:r>
        <w:rPr>
          <w:rFonts w:eastAsia="Times New Roman" w:cs="Times New Roman"/>
          <w:szCs w:val="24"/>
        </w:rPr>
        <w:t xml:space="preserve"> of London, January 1970 p.555)</w:t>
      </w:r>
    </w:p>
    <w:p w14:paraId="71E4244C" w14:textId="77777777" w:rsidR="005820B1" w:rsidRDefault="005820B1" w:rsidP="005820B1">
      <w:pPr>
        <w:pStyle w:val="NoSpacing"/>
        <w:rPr>
          <w:rFonts w:eastAsia="Times New Roman" w:cs="Times New Roman"/>
          <w:szCs w:val="24"/>
        </w:rPr>
      </w:pPr>
    </w:p>
    <w:p w14:paraId="58517ACF" w14:textId="77777777" w:rsidR="005820B1" w:rsidRDefault="005820B1" w:rsidP="005820B1">
      <w:pPr>
        <w:pStyle w:val="NoSpacing"/>
        <w:rPr>
          <w:rFonts w:eastAsia="Times New Roman" w:cs="Times New Roman"/>
          <w:szCs w:val="24"/>
        </w:rPr>
      </w:pPr>
    </w:p>
    <w:p w14:paraId="48E13323" w14:textId="77777777" w:rsidR="005820B1" w:rsidRDefault="005820B1" w:rsidP="005820B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January 2024</w:t>
      </w:r>
    </w:p>
    <w:p w14:paraId="5A07EB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9C44" w14:textId="77777777" w:rsidR="005820B1" w:rsidRDefault="005820B1" w:rsidP="009139A6">
      <w:r>
        <w:separator/>
      </w:r>
    </w:p>
  </w:endnote>
  <w:endnote w:type="continuationSeparator" w:id="0">
    <w:p w14:paraId="0717D1BC" w14:textId="77777777" w:rsidR="005820B1" w:rsidRDefault="005820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7B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7F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EFD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FF36F" w14:textId="77777777" w:rsidR="005820B1" w:rsidRDefault="005820B1" w:rsidP="009139A6">
      <w:r>
        <w:separator/>
      </w:r>
    </w:p>
  </w:footnote>
  <w:footnote w:type="continuationSeparator" w:id="0">
    <w:p w14:paraId="59EF9EFA" w14:textId="77777777" w:rsidR="005820B1" w:rsidRDefault="005820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793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F5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38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0B1"/>
    <w:rsid w:val="000666E0"/>
    <w:rsid w:val="002510B7"/>
    <w:rsid w:val="005820B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EEE7B"/>
  <w15:chartTrackingRefBased/>
  <w15:docId w15:val="{03F500E6-1689-4CB2-95FD-D6253D6C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2024-01-19T13:59:00Z</dcterms:created>
  <dcterms:modified xsi:type="dcterms:W3CDTF">2024-01-19T13:59:00Z</dcterms:modified>
</cp:coreProperties>
</file>